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7F737" w14:textId="64048DC5" w:rsidR="00FF7CC4" w:rsidRDefault="00FF7CC4" w:rsidP="00FF7C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>
        <w:rPr>
          <w:b/>
          <w:i/>
          <w:noProof/>
          <w:sz w:val="28"/>
        </w:rPr>
        <w:t>8108</w:t>
      </w:r>
    </w:p>
    <w:p w14:paraId="76C3DE0E" w14:textId="77777777" w:rsidR="00FF7CC4" w:rsidRPr="00757C69" w:rsidRDefault="00FF7CC4" w:rsidP="00FF7CC4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proofErr w:type="spellStart"/>
      <w:r w:rsidRPr="00757C69">
        <w:rPr>
          <w:b/>
          <w:bCs/>
          <w:sz w:val="24"/>
        </w:rPr>
        <w:t>Chicago,US</w:t>
      </w:r>
      <w:proofErr w:type="spellEnd"/>
      <w:r w:rsidRPr="00757C69">
        <w:rPr>
          <w:b/>
          <w:bCs/>
          <w:sz w:val="24"/>
        </w:rPr>
        <w:t>, 13-17 November 2023</w:t>
      </w:r>
    </w:p>
    <w:p w14:paraId="532AC0A3" w14:textId="77777777" w:rsidR="00FF7CC4" w:rsidRPr="00FB3E36" w:rsidRDefault="00FF7CC4" w:rsidP="00FF7CC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2A2D094E" w14:textId="4F8B66E7" w:rsidR="00FF7CC4" w:rsidRDefault="00FF7CC4" w:rsidP="00FF7CC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3GPP </w:t>
      </w:r>
      <w:r>
        <w:rPr>
          <w:rFonts w:ascii="Arial" w:hAnsi="Arial"/>
          <w:b/>
        </w:rPr>
        <w:t>SA</w:t>
      </w:r>
      <w:r>
        <w:rPr>
          <w:rFonts w:ascii="Arial" w:hAnsi="Arial"/>
          <w:b/>
        </w:rPr>
        <w:t>3</w:t>
      </w:r>
      <w:r>
        <w:rPr>
          <w:rFonts w:ascii="Arial" w:hAnsi="Arial"/>
          <w:b/>
        </w:rPr>
        <w:tab/>
      </w:r>
    </w:p>
    <w:p w14:paraId="1CCAB1E1" w14:textId="156519ED" w:rsidR="00FF7CC4" w:rsidRDefault="00FF7CC4" w:rsidP="00FF7CC4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reply for </w:t>
      </w:r>
      <w:r w:rsidRPr="002029F6">
        <w:rPr>
          <w:rFonts w:ascii="Arial" w:hAnsi="Arial" w:cs="Arial"/>
          <w:b/>
          <w:sz w:val="22"/>
          <w:szCs w:val="22"/>
        </w:rPr>
        <w:t>LS on user consent for SON/MDT for NB-IoT UEs</w:t>
      </w:r>
    </w:p>
    <w:p w14:paraId="2716D596" w14:textId="77777777" w:rsidR="00FF7CC4" w:rsidRDefault="00FF7CC4" w:rsidP="00FF7CC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17138C6" w14:textId="320CB4F5" w:rsidR="00FF7CC4" w:rsidRDefault="00FF7CC4" w:rsidP="00FF7CC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50B0B">
        <w:rPr>
          <w:b/>
          <w:bCs/>
        </w:rPr>
        <w:t>Agenda Item: 6.1</w:t>
      </w:r>
    </w:p>
    <w:p w14:paraId="68754D4C" w14:textId="77777777" w:rsidR="00FF7CC4" w:rsidRDefault="00FF7CC4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1BDD3F8" w14:textId="77777777" w:rsidR="00FF7CC4" w:rsidRDefault="00FF7CC4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7723569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8E5275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33363" w:rsidRPr="00633363">
        <w:rPr>
          <w:b/>
          <w:i/>
          <w:noProof/>
          <w:sz w:val="28"/>
        </w:rPr>
        <w:t>S3-235004</w:t>
      </w:r>
    </w:p>
    <w:p w14:paraId="3A7BAEE1" w14:textId="5661651E" w:rsidR="004E3939" w:rsidRPr="00DA53A0" w:rsidRDefault="008E5275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  <w:r w:rsidR="00633363">
        <w:rPr>
          <w:sz w:val="24"/>
        </w:rPr>
        <w:tab/>
      </w:r>
      <w:r w:rsidR="00633363">
        <w:rPr>
          <w:sz w:val="24"/>
        </w:rPr>
        <w:tab/>
      </w:r>
      <w:r w:rsidR="00633363">
        <w:rPr>
          <w:sz w:val="24"/>
        </w:rPr>
        <w:tab/>
      </w:r>
      <w:r w:rsidR="00633363">
        <w:rPr>
          <w:sz w:val="24"/>
        </w:rPr>
        <w:tab/>
      </w:r>
      <w:r w:rsidR="00633363">
        <w:rPr>
          <w:sz w:val="24"/>
        </w:rPr>
        <w:tab/>
        <w:t xml:space="preserve">revision of </w:t>
      </w:r>
      <w:r w:rsidR="00633363" w:rsidRPr="000B66FA">
        <w:rPr>
          <w:i/>
          <w:noProof/>
          <w:sz w:val="28"/>
        </w:rPr>
        <w:t>S3-234851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FB3F3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2029F6" w:rsidRPr="002029F6">
        <w:rPr>
          <w:rFonts w:ascii="Arial" w:hAnsi="Arial" w:cs="Arial"/>
          <w:b/>
          <w:sz w:val="22"/>
          <w:szCs w:val="22"/>
        </w:rPr>
        <w:t>LS on user consent for SON/MDT for NB-IoT UEs</w:t>
      </w:r>
    </w:p>
    <w:p w14:paraId="06BA196E" w14:textId="68F83855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2029F6" w:rsidRPr="002029F6">
        <w:rPr>
          <w:rFonts w:ascii="Arial" w:hAnsi="Arial" w:cs="Arial"/>
          <w:sz w:val="22"/>
          <w:szCs w:val="22"/>
        </w:rPr>
        <w:t>R2-2309030</w:t>
      </w:r>
      <w:r w:rsidR="002029F6">
        <w:rPr>
          <w:rFonts w:ascii="Arial" w:hAnsi="Arial" w:cs="Arial"/>
          <w:sz w:val="22"/>
          <w:szCs w:val="22"/>
        </w:rPr>
        <w:t xml:space="preserve"> </w:t>
      </w:r>
      <w:r w:rsidR="002029F6" w:rsidRPr="002029F6">
        <w:rPr>
          <w:rFonts w:ascii="Arial" w:hAnsi="Arial" w:cs="Arial"/>
          <w:sz w:val="22"/>
          <w:szCs w:val="22"/>
        </w:rPr>
        <w:t>on user consent for SON/MDT for NB-IoT UEs</w:t>
      </w:r>
    </w:p>
    <w:p w14:paraId="2C6E4D6E" w14:textId="259FA3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2029F6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228C27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029F6" w:rsidRPr="002029F6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2029F6" w:rsidRPr="002029F6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11FE6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029F6">
        <w:rPr>
          <w:rFonts w:ascii="Arial" w:hAnsi="Arial" w:cs="Arial"/>
          <w:b/>
          <w:sz w:val="22"/>
          <w:szCs w:val="22"/>
        </w:rPr>
        <w:t xml:space="preserve">TSG </w:t>
      </w:r>
      <w:r w:rsidR="008E5275">
        <w:rPr>
          <w:rFonts w:ascii="Arial" w:hAnsi="Arial" w:cs="Arial"/>
          <w:b/>
          <w:sz w:val="22"/>
          <w:szCs w:val="22"/>
        </w:rPr>
        <w:t>SA</w:t>
      </w:r>
      <w:r w:rsidR="002029F6">
        <w:rPr>
          <w:rFonts w:ascii="Arial" w:hAnsi="Arial" w:cs="Arial"/>
          <w:b/>
          <w:sz w:val="22"/>
          <w:szCs w:val="22"/>
        </w:rPr>
        <w:t xml:space="preserve"> WG</w:t>
      </w:r>
      <w:r w:rsidR="008E5275">
        <w:rPr>
          <w:rFonts w:ascii="Arial" w:hAnsi="Arial" w:cs="Arial"/>
          <w:b/>
          <w:sz w:val="22"/>
          <w:szCs w:val="22"/>
        </w:rPr>
        <w:t>3</w:t>
      </w:r>
    </w:p>
    <w:p w14:paraId="2548326B" w14:textId="77F878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2029F6" w:rsidRPr="002029F6">
        <w:rPr>
          <w:rFonts w:ascii="Arial" w:hAnsi="Arial" w:cs="Arial"/>
          <w:b/>
          <w:bCs/>
          <w:sz w:val="22"/>
          <w:szCs w:val="22"/>
        </w:rPr>
        <w:t>TSG RAN WG2</w:t>
      </w:r>
      <w:r w:rsidR="002029F6">
        <w:rPr>
          <w:rFonts w:ascii="Arial" w:hAnsi="Arial" w:cs="Arial"/>
          <w:b/>
          <w:bCs/>
          <w:sz w:val="22"/>
          <w:szCs w:val="22"/>
        </w:rPr>
        <w:t xml:space="preserve">, </w:t>
      </w:r>
      <w:r w:rsidR="008E5275" w:rsidRPr="00FF7CC4">
        <w:rPr>
          <w:rFonts w:ascii="Arial" w:hAnsi="Arial" w:cs="Arial"/>
          <w:b/>
          <w:bCs/>
        </w:rPr>
        <w:t xml:space="preserve">TSG </w:t>
      </w:r>
      <w:r w:rsidR="002029F6" w:rsidRPr="00FF7CC4">
        <w:rPr>
          <w:rFonts w:ascii="Arial" w:hAnsi="Arial" w:cs="Arial"/>
          <w:b/>
          <w:bCs/>
        </w:rPr>
        <w:t xml:space="preserve">SA </w:t>
      </w:r>
      <w:bookmarkEnd w:id="5"/>
      <w:bookmarkEnd w:id="6"/>
      <w:bookmarkEnd w:id="7"/>
      <w:r w:rsidR="002029F6" w:rsidRPr="00FF7CC4">
        <w:rPr>
          <w:rFonts w:ascii="Arial" w:hAnsi="Arial" w:cs="Arial"/>
          <w:b/>
          <w:bCs/>
        </w:rPr>
        <w:t>WG</w:t>
      </w:r>
      <w:r w:rsidR="008E5275" w:rsidRPr="00FF7CC4">
        <w:rPr>
          <w:rFonts w:ascii="Arial" w:hAnsi="Arial" w:cs="Arial"/>
          <w:b/>
          <w:bCs/>
        </w:rPr>
        <w:t>5</w:t>
      </w:r>
    </w:p>
    <w:p w14:paraId="5DC2ED77" w14:textId="038B91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FF7CC4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FF7CC4">
        <w:rPr>
          <w:rFonts w:ascii="Arial" w:hAnsi="Arial" w:cs="Arial"/>
          <w:b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45414978" w:rsidR="00B97703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2029F6">
        <w:rPr>
          <w:rFonts w:ascii="Arial" w:hAnsi="Arial" w:cs="Arial"/>
        </w:rPr>
        <w:t xml:space="preserve">RAN2 for LS </w:t>
      </w:r>
      <w:r w:rsidR="002029F6" w:rsidRPr="002029F6">
        <w:rPr>
          <w:rFonts w:ascii="Arial" w:hAnsi="Arial" w:cs="Arial"/>
        </w:rPr>
        <w:t>R2-2309030 on user consent for SON/MDT for NB-IoT UEs</w:t>
      </w:r>
      <w:r w:rsidR="00F865E3">
        <w:rPr>
          <w:rFonts w:ascii="Arial" w:hAnsi="Arial" w:cs="Arial"/>
        </w:rPr>
        <w:t>.</w:t>
      </w:r>
    </w:p>
    <w:p w14:paraId="405A4124" w14:textId="21BC7500" w:rsidR="002029F6" w:rsidRDefault="002029F6" w:rsidP="00F865E3">
      <w:pPr>
        <w:jc w:val="both"/>
        <w:rPr>
          <w:rFonts w:ascii="Arial" w:eastAsia="Batang" w:hAnsi="Arial" w:cs="Arial"/>
          <w:lang w:eastAsia="zh-CN"/>
        </w:rPr>
      </w:pPr>
      <w:r w:rsidRPr="002029F6">
        <w:rPr>
          <w:rFonts w:ascii="Arial" w:eastAsia="Batang" w:hAnsi="Arial" w:cs="Arial"/>
          <w:b/>
          <w:bCs/>
          <w:lang w:eastAsia="zh-CN"/>
        </w:rPr>
        <w:t>Q1:</w:t>
      </w:r>
      <w:r w:rsidRPr="002029F6">
        <w:rPr>
          <w:rFonts w:ascii="Arial" w:eastAsia="Batang" w:hAnsi="Arial" w:cs="Arial"/>
          <w:lang w:eastAsia="zh-CN"/>
        </w:rPr>
        <w:t xml:space="preserve"> Does the existing user consent for SON/MDT also apply to NB-IoT UEs?</w:t>
      </w:r>
    </w:p>
    <w:p w14:paraId="3349A62C" w14:textId="50F6094A" w:rsidR="002029F6" w:rsidRPr="00B00162" w:rsidRDefault="002029F6" w:rsidP="00F865E3">
      <w:pPr>
        <w:jc w:val="both"/>
        <w:rPr>
          <w:rFonts w:ascii="Arial" w:hAnsi="Arial" w:cs="Arial"/>
          <w:b/>
          <w:bCs/>
          <w:i/>
          <w:iCs/>
          <w:color w:val="0070C0"/>
        </w:rPr>
      </w:pPr>
      <w:r w:rsidRPr="002029F6">
        <w:rPr>
          <w:rFonts w:ascii="Arial" w:eastAsia="Batang" w:hAnsi="Arial" w:cs="Arial"/>
          <w:b/>
          <w:bCs/>
          <w:lang w:eastAsia="zh-CN"/>
        </w:rPr>
        <w:t>A1:</w:t>
      </w:r>
      <w:r w:rsidR="001F3ACB">
        <w:rPr>
          <w:sz w:val="22"/>
          <w:szCs w:val="22"/>
          <w:lang w:val="en-CA"/>
        </w:rPr>
        <w:t>.</w:t>
      </w:r>
      <w:r w:rsidR="001F3ACB" w:rsidRPr="00B00162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727177">
        <w:rPr>
          <w:rFonts w:ascii="Arial" w:hAnsi="Arial" w:cs="Arial"/>
          <w:color w:val="000000"/>
          <w:shd w:val="clear" w:color="auto" w:fill="FFFFFF"/>
        </w:rPr>
        <w:t>For a</w:t>
      </w:r>
      <w:r w:rsidR="000775A5" w:rsidRPr="00B00162">
        <w:rPr>
          <w:rFonts w:ascii="Arial" w:hAnsi="Arial" w:cs="Arial"/>
          <w:color w:val="000000"/>
          <w:shd w:val="clear" w:color="auto" w:fill="FFFFFF"/>
        </w:rPr>
        <w:t>ny measurement that goes under MDT, the MDT user consent framework applies, independently of whether UEs are NB-IoT or not.</w:t>
      </w:r>
      <w:r w:rsidR="002D3464">
        <w:rPr>
          <w:rFonts w:ascii="Arial" w:eastAsia="Batang" w:hAnsi="Arial" w:cs="Arial"/>
          <w:lang w:eastAsia="zh-CN"/>
        </w:rPr>
        <w:t xml:space="preserve"> </w:t>
      </w:r>
      <w:r w:rsidR="000775A5" w:rsidRPr="00B00162">
        <w:rPr>
          <w:rFonts w:ascii="Arial" w:eastAsia="Batang" w:hAnsi="Arial" w:cs="Arial"/>
          <w:lang w:eastAsia="zh-CN"/>
        </w:rPr>
        <w:t>Therefore, c</w:t>
      </w:r>
      <w:r w:rsidR="00E2304C" w:rsidRPr="00B00162">
        <w:rPr>
          <w:rFonts w:ascii="Arial" w:eastAsia="Batang" w:hAnsi="Arial" w:cs="Arial"/>
          <w:lang w:eastAsia="zh-CN"/>
        </w:rPr>
        <w:t xml:space="preserve">lause 4.9 in 3GPP TS 32.422 V17.10.0 can be followed.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FD3F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SA5</w:t>
      </w:r>
    </w:p>
    <w:p w14:paraId="066613F7" w14:textId="143BA84F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9E3B55">
        <w:rPr>
          <w:rFonts w:ascii="Arial" w:hAnsi="Arial" w:cs="Arial"/>
          <w:color w:val="000000" w:themeColor="text1"/>
        </w:rPr>
        <w:t xml:space="preserve">RAN2 and </w:t>
      </w:r>
      <w:r w:rsidR="00F865E3">
        <w:rPr>
          <w:rFonts w:ascii="Arial" w:hAnsi="Arial" w:cs="Arial"/>
          <w:color w:val="000000" w:themeColor="text1"/>
        </w:rPr>
        <w:t>SA5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E014C6" w14:textId="77777777" w:rsidR="004A3C30" w:rsidRPr="00690567" w:rsidRDefault="004A3C30" w:rsidP="004A3C30">
      <w:pPr>
        <w:rPr>
          <w:lang w:val="sv-SE"/>
        </w:rPr>
      </w:pPr>
      <w:r w:rsidRPr="00690567">
        <w:rPr>
          <w:lang w:val="sv-SE"/>
        </w:rPr>
        <w:t>SA3#115</w:t>
      </w:r>
      <w:r w:rsidRPr="00690567">
        <w:rPr>
          <w:lang w:val="sv-SE"/>
        </w:rPr>
        <w:tab/>
        <w:t>26 Feb – 01 Mar 2024</w:t>
      </w:r>
      <w:r w:rsidRPr="00690567">
        <w:rPr>
          <w:lang w:val="sv-SE"/>
        </w:rPr>
        <w:tab/>
        <w:t>Athens, EU</w:t>
      </w:r>
    </w:p>
    <w:p w14:paraId="1B89D469" w14:textId="77777777" w:rsidR="004A3C30" w:rsidRPr="00690567" w:rsidRDefault="004A3C30" w:rsidP="004A3C30">
      <w:pPr>
        <w:rPr>
          <w:lang w:val="sv-SE"/>
        </w:rPr>
      </w:pPr>
      <w:r w:rsidRPr="00690567">
        <w:rPr>
          <w:lang w:val="sv-SE"/>
        </w:rPr>
        <w:t>SA3#116</w:t>
      </w:r>
      <w:r w:rsidRPr="00690567">
        <w:rPr>
          <w:lang w:val="sv-SE"/>
        </w:rPr>
        <w:tab/>
        <w:t>20 – 24 May 2024</w:t>
      </w:r>
      <w:r w:rsidRPr="00690567">
        <w:rPr>
          <w:lang w:val="sv-SE"/>
        </w:rPr>
        <w:tab/>
        <w:t>Korea, KR</w:t>
      </w:r>
    </w:p>
    <w:p w14:paraId="054FEDCB" w14:textId="77777777" w:rsidR="006052AD" w:rsidRPr="00690567" w:rsidRDefault="006052AD" w:rsidP="002F1940">
      <w:pPr>
        <w:rPr>
          <w:lang w:val="sv-SE"/>
        </w:rPr>
      </w:pPr>
    </w:p>
    <w:sectPr w:rsidR="006052AD" w:rsidRPr="006905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7CF48" w14:textId="77777777" w:rsidR="004E30E0" w:rsidRDefault="004E30E0">
      <w:pPr>
        <w:spacing w:after="0"/>
      </w:pPr>
      <w:r>
        <w:separator/>
      </w:r>
    </w:p>
  </w:endnote>
  <w:endnote w:type="continuationSeparator" w:id="0">
    <w:p w14:paraId="2222E692" w14:textId="77777777" w:rsidR="004E30E0" w:rsidRDefault="004E30E0">
      <w:pPr>
        <w:spacing w:after="0"/>
      </w:pPr>
      <w:r>
        <w:continuationSeparator/>
      </w:r>
    </w:p>
  </w:endnote>
  <w:endnote w:type="continuationNotice" w:id="1">
    <w:p w14:paraId="4824225A" w14:textId="77777777" w:rsidR="004E30E0" w:rsidRDefault="004E30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DC32E" w14:textId="77777777" w:rsidR="004E30E0" w:rsidRDefault="004E30E0">
      <w:pPr>
        <w:spacing w:after="0"/>
      </w:pPr>
      <w:r>
        <w:separator/>
      </w:r>
    </w:p>
  </w:footnote>
  <w:footnote w:type="continuationSeparator" w:id="0">
    <w:p w14:paraId="5AF88F2E" w14:textId="77777777" w:rsidR="004E30E0" w:rsidRDefault="004E30E0">
      <w:pPr>
        <w:spacing w:after="0"/>
      </w:pPr>
      <w:r>
        <w:continuationSeparator/>
      </w:r>
    </w:p>
  </w:footnote>
  <w:footnote w:type="continuationNotice" w:id="1">
    <w:p w14:paraId="03003493" w14:textId="77777777" w:rsidR="004E30E0" w:rsidRDefault="004E30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17AE"/>
    <w:rsid w:val="0006083C"/>
    <w:rsid w:val="00066FBF"/>
    <w:rsid w:val="00074D3C"/>
    <w:rsid w:val="000775A5"/>
    <w:rsid w:val="0008569B"/>
    <w:rsid w:val="000B21DF"/>
    <w:rsid w:val="000B553C"/>
    <w:rsid w:val="000B66FA"/>
    <w:rsid w:val="000E6116"/>
    <w:rsid w:val="000F6242"/>
    <w:rsid w:val="00103FF1"/>
    <w:rsid w:val="0013662C"/>
    <w:rsid w:val="00141A17"/>
    <w:rsid w:val="00145AE1"/>
    <w:rsid w:val="00187B3C"/>
    <w:rsid w:val="00196B59"/>
    <w:rsid w:val="001A14F2"/>
    <w:rsid w:val="001B3A86"/>
    <w:rsid w:val="001B763F"/>
    <w:rsid w:val="001D486B"/>
    <w:rsid w:val="001F2BF6"/>
    <w:rsid w:val="001F3ACB"/>
    <w:rsid w:val="002029F6"/>
    <w:rsid w:val="00213265"/>
    <w:rsid w:val="00220060"/>
    <w:rsid w:val="00226381"/>
    <w:rsid w:val="00231FFC"/>
    <w:rsid w:val="0024439B"/>
    <w:rsid w:val="002473B2"/>
    <w:rsid w:val="0027050B"/>
    <w:rsid w:val="00280A30"/>
    <w:rsid w:val="002869FE"/>
    <w:rsid w:val="00290B74"/>
    <w:rsid w:val="002D3464"/>
    <w:rsid w:val="002E01C1"/>
    <w:rsid w:val="002E40FA"/>
    <w:rsid w:val="002F1940"/>
    <w:rsid w:val="00322204"/>
    <w:rsid w:val="00332B33"/>
    <w:rsid w:val="003330D7"/>
    <w:rsid w:val="00383545"/>
    <w:rsid w:val="003C06D2"/>
    <w:rsid w:val="003F5E20"/>
    <w:rsid w:val="003F6236"/>
    <w:rsid w:val="004074D2"/>
    <w:rsid w:val="00433500"/>
    <w:rsid w:val="00433F71"/>
    <w:rsid w:val="0043559E"/>
    <w:rsid w:val="0043626A"/>
    <w:rsid w:val="00440D43"/>
    <w:rsid w:val="00441B3A"/>
    <w:rsid w:val="00470DF6"/>
    <w:rsid w:val="004A3C30"/>
    <w:rsid w:val="004E30E0"/>
    <w:rsid w:val="004E3939"/>
    <w:rsid w:val="0050543F"/>
    <w:rsid w:val="00526DDD"/>
    <w:rsid w:val="005513ED"/>
    <w:rsid w:val="00570A58"/>
    <w:rsid w:val="00583F1E"/>
    <w:rsid w:val="005B6433"/>
    <w:rsid w:val="006052AD"/>
    <w:rsid w:val="00633363"/>
    <w:rsid w:val="00657119"/>
    <w:rsid w:val="00663C87"/>
    <w:rsid w:val="00683AB9"/>
    <w:rsid w:val="00690567"/>
    <w:rsid w:val="006C3A24"/>
    <w:rsid w:val="00727177"/>
    <w:rsid w:val="0073766B"/>
    <w:rsid w:val="00773EB6"/>
    <w:rsid w:val="007D51FF"/>
    <w:rsid w:val="007D59ED"/>
    <w:rsid w:val="007F4F92"/>
    <w:rsid w:val="00824172"/>
    <w:rsid w:val="008758B0"/>
    <w:rsid w:val="00890CDA"/>
    <w:rsid w:val="008D3FDF"/>
    <w:rsid w:val="008D772F"/>
    <w:rsid w:val="008E5275"/>
    <w:rsid w:val="008F52B7"/>
    <w:rsid w:val="00914347"/>
    <w:rsid w:val="00914CD1"/>
    <w:rsid w:val="00936604"/>
    <w:rsid w:val="00954D39"/>
    <w:rsid w:val="009603F6"/>
    <w:rsid w:val="00985856"/>
    <w:rsid w:val="009963AC"/>
    <w:rsid w:val="0099764C"/>
    <w:rsid w:val="009C01E1"/>
    <w:rsid w:val="009E3B55"/>
    <w:rsid w:val="00A455B0"/>
    <w:rsid w:val="00A70448"/>
    <w:rsid w:val="00A74CA3"/>
    <w:rsid w:val="00AA4FF3"/>
    <w:rsid w:val="00AC766B"/>
    <w:rsid w:val="00AE1B3E"/>
    <w:rsid w:val="00B00162"/>
    <w:rsid w:val="00B0478E"/>
    <w:rsid w:val="00B304E8"/>
    <w:rsid w:val="00B34496"/>
    <w:rsid w:val="00B35644"/>
    <w:rsid w:val="00B564EA"/>
    <w:rsid w:val="00B97703"/>
    <w:rsid w:val="00BA3D66"/>
    <w:rsid w:val="00C02BD7"/>
    <w:rsid w:val="00C04BFC"/>
    <w:rsid w:val="00C06F59"/>
    <w:rsid w:val="00C17229"/>
    <w:rsid w:val="00CB2B16"/>
    <w:rsid w:val="00CD1CD2"/>
    <w:rsid w:val="00CF6087"/>
    <w:rsid w:val="00D14BB6"/>
    <w:rsid w:val="00D2351C"/>
    <w:rsid w:val="00D33624"/>
    <w:rsid w:val="00D7701F"/>
    <w:rsid w:val="00DA5FD6"/>
    <w:rsid w:val="00E2241D"/>
    <w:rsid w:val="00E2304C"/>
    <w:rsid w:val="00F24581"/>
    <w:rsid w:val="00F25496"/>
    <w:rsid w:val="00F667CF"/>
    <w:rsid w:val="00F74B1F"/>
    <w:rsid w:val="00F803BE"/>
    <w:rsid w:val="00F865E3"/>
    <w:rsid w:val="00FB2E7B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0567"/>
  </w:style>
  <w:style w:type="character" w:customStyle="1" w:styleId="CRCoverPageZchn">
    <w:name w:val="CR Cover Page Zchn"/>
    <w:link w:val="CRCoverPage"/>
    <w:qFormat/>
    <w:locked/>
    <w:rsid w:val="00FF7CC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210</Words>
  <Characters>1137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1345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2023-11-13T17:58:00Z</dcterms:created>
  <dcterms:modified xsi:type="dcterms:W3CDTF">2023-11-13T17:58:00Z</dcterms:modified>
</cp:coreProperties>
</file>